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4AF" w:rsidRPr="000D64AF" w:rsidRDefault="000D64AF" w:rsidP="000D64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D64AF">
        <w:rPr>
          <w:rFonts w:ascii="Times New Roman" w:hAnsi="Times New Roman" w:cs="Times New Roman"/>
          <w:sz w:val="24"/>
          <w:szCs w:val="24"/>
          <w:u w:val="single"/>
        </w:rPr>
        <w:t>John MEKYN</w:t>
      </w:r>
      <w:r w:rsidRPr="000D64AF">
        <w:rPr>
          <w:rFonts w:ascii="Times New Roman" w:hAnsi="Times New Roman" w:cs="Times New Roman"/>
          <w:sz w:val="24"/>
          <w:szCs w:val="24"/>
        </w:rPr>
        <w:t xml:space="preserve">     (fl.1485-6)</w:t>
      </w:r>
    </w:p>
    <w:p w:rsidR="000D64AF" w:rsidRPr="000D64AF" w:rsidRDefault="000D64AF" w:rsidP="000D64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D64AF">
        <w:rPr>
          <w:rFonts w:ascii="Times New Roman" w:hAnsi="Times New Roman" w:cs="Times New Roman"/>
          <w:sz w:val="24"/>
          <w:szCs w:val="24"/>
        </w:rPr>
        <w:t>of Sandwich, Kent.</w:t>
      </w:r>
    </w:p>
    <w:p w:rsidR="000D64AF" w:rsidRPr="000D64AF" w:rsidRDefault="000D64AF" w:rsidP="000D64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64AF" w:rsidRPr="000D64AF" w:rsidRDefault="000D64AF" w:rsidP="000D64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64AF" w:rsidRPr="000D64AF" w:rsidRDefault="000D64AF" w:rsidP="000D64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D64AF">
        <w:rPr>
          <w:rFonts w:ascii="Times New Roman" w:hAnsi="Times New Roman" w:cs="Times New Roman"/>
          <w:sz w:val="24"/>
          <w:szCs w:val="24"/>
        </w:rPr>
        <w:t xml:space="preserve">         1485-6</w:t>
      </w:r>
      <w:r w:rsidRPr="000D64AF">
        <w:rPr>
          <w:rFonts w:ascii="Times New Roman" w:hAnsi="Times New Roman" w:cs="Times New Roman"/>
          <w:sz w:val="24"/>
          <w:szCs w:val="24"/>
        </w:rPr>
        <w:tab/>
        <w:t>He made his Will.   (Plomer p.327)</w:t>
      </w:r>
    </w:p>
    <w:p w:rsidR="000D64AF" w:rsidRPr="000D64AF" w:rsidRDefault="000D64AF" w:rsidP="000D64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64AF" w:rsidRPr="000D64AF" w:rsidRDefault="000D64AF" w:rsidP="000D64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64AF" w:rsidRPr="000D64AF" w:rsidRDefault="000D64AF" w:rsidP="000D64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D64AF">
        <w:rPr>
          <w:rFonts w:ascii="Times New Roman" w:hAnsi="Times New Roman" w:cs="Times New Roman"/>
          <w:sz w:val="24"/>
          <w:szCs w:val="24"/>
        </w:rPr>
        <w:t>26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4AF" w:rsidRDefault="000D64AF" w:rsidP="00564E3C">
      <w:pPr>
        <w:spacing w:after="0" w:line="240" w:lineRule="auto"/>
      </w:pPr>
      <w:r>
        <w:separator/>
      </w:r>
    </w:p>
  </w:endnote>
  <w:endnote w:type="continuationSeparator" w:id="0">
    <w:p w:rsidR="000D64AF" w:rsidRDefault="000D64A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D64AF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4AF" w:rsidRDefault="000D64AF" w:rsidP="00564E3C">
      <w:pPr>
        <w:spacing w:after="0" w:line="240" w:lineRule="auto"/>
      </w:pPr>
      <w:r>
        <w:separator/>
      </w:r>
    </w:p>
  </w:footnote>
  <w:footnote w:type="continuationSeparator" w:id="0">
    <w:p w:rsidR="000D64AF" w:rsidRDefault="000D64A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4AF"/>
    <w:rsid w:val="000D64A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9E5B17-FBA9-42FF-A67C-A04E43B4D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2015-12-16T22:09:00Z</dcterms:created>
  <dcterms:modified xsi:type="dcterms:W3CDTF">2015-12-16T22:09:00Z</dcterms:modified>
</cp:coreProperties>
</file>